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DB2CF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BOTERELL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6C19C4C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Middlesex.</w:t>
      </w:r>
    </w:p>
    <w:p w14:paraId="1C95D512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</w:p>
    <w:p w14:paraId="3B1BD5A0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</w:p>
    <w:p w14:paraId="35DF3CE8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50306BB1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CA05637" w14:textId="77777777" w:rsidR="007928F1" w:rsidRDefault="007928F1" w:rsidP="007928F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Middlesex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E1871EB" w14:textId="77777777" w:rsidR="007928F1" w:rsidRDefault="007928F1" w:rsidP="007928F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6AD71A9C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</w:p>
    <w:p w14:paraId="5924D57F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</w:p>
    <w:p w14:paraId="751F48AB" w14:textId="77777777" w:rsidR="007928F1" w:rsidRDefault="007928F1" w:rsidP="007928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6CE10F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5EF8B" w14:textId="77777777" w:rsidR="007928F1" w:rsidRDefault="007928F1" w:rsidP="009139A6">
      <w:r>
        <w:separator/>
      </w:r>
    </w:p>
  </w:endnote>
  <w:endnote w:type="continuationSeparator" w:id="0">
    <w:p w14:paraId="520856D4" w14:textId="77777777" w:rsidR="007928F1" w:rsidRDefault="007928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A8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9B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BAD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F7A3C" w14:textId="77777777" w:rsidR="007928F1" w:rsidRDefault="007928F1" w:rsidP="009139A6">
      <w:r>
        <w:separator/>
      </w:r>
    </w:p>
  </w:footnote>
  <w:footnote w:type="continuationSeparator" w:id="0">
    <w:p w14:paraId="5E5AEDDC" w14:textId="77777777" w:rsidR="007928F1" w:rsidRDefault="007928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0A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BEB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44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F1"/>
    <w:rsid w:val="000666E0"/>
    <w:rsid w:val="002510B7"/>
    <w:rsid w:val="005C130B"/>
    <w:rsid w:val="007928F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832FD"/>
  <w15:chartTrackingRefBased/>
  <w15:docId w15:val="{2E3A3FBB-84AC-4DCC-8228-EA64FABE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8F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2022-07-25T14:14:00Z</dcterms:created>
  <dcterms:modified xsi:type="dcterms:W3CDTF">2022-07-25T14:15:00Z</dcterms:modified>
</cp:coreProperties>
</file>